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0E5CA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PAGE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0E5CAF" w:rsidRDefault="000E5CA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E5CAF" w:rsidRDefault="000E5CA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E5CAF" w:rsidRDefault="000E5CA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Nov.1418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Cambridge into </w:t>
      </w:r>
    </w:p>
    <w:p w:rsidR="000E5CAF" w:rsidRDefault="000E5CA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lands of the late Sir Thomas Aylesbury(q.v.).</w:t>
      </w:r>
    </w:p>
    <w:p w:rsidR="000E5CAF" w:rsidRDefault="000E5CA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F02E55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ref. 21-94)</w:t>
      </w:r>
    </w:p>
    <w:p w:rsidR="000E5CAF" w:rsidRDefault="000E5CA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E5CAF" w:rsidRDefault="000E5CA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E5CAF" w:rsidRPr="000E5CAF" w:rsidRDefault="000E5CA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November 2015</w:t>
      </w:r>
      <w:bookmarkStart w:id="0" w:name="_GoBack"/>
      <w:bookmarkEnd w:id="0"/>
    </w:p>
    <w:sectPr w:rsidR="000E5CAF" w:rsidRPr="000E5CA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5CAF" w:rsidRDefault="000E5CAF" w:rsidP="00564E3C">
      <w:pPr>
        <w:spacing w:after="0" w:line="240" w:lineRule="auto"/>
      </w:pPr>
      <w:r>
        <w:separator/>
      </w:r>
    </w:p>
  </w:endnote>
  <w:endnote w:type="continuationSeparator" w:id="0">
    <w:p w:rsidR="000E5CAF" w:rsidRDefault="000E5CA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E5CAF">
      <w:rPr>
        <w:rFonts w:ascii="Times New Roman" w:hAnsi="Times New Roman" w:cs="Times New Roman"/>
        <w:noProof/>
        <w:sz w:val="24"/>
        <w:szCs w:val="24"/>
      </w:rPr>
      <w:t>12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5CAF" w:rsidRDefault="000E5CAF" w:rsidP="00564E3C">
      <w:pPr>
        <w:spacing w:after="0" w:line="240" w:lineRule="auto"/>
      </w:pPr>
      <w:r>
        <w:separator/>
      </w:r>
    </w:p>
  </w:footnote>
  <w:footnote w:type="continuationSeparator" w:id="0">
    <w:p w:rsidR="000E5CAF" w:rsidRDefault="000E5CA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CAF"/>
    <w:rsid w:val="000E5CAF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4AE7B2"/>
  <w15:chartTrackingRefBased/>
  <w15:docId w15:val="{B85868BA-78B8-4150-BDEC-6CE97DC7D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0E5CA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4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2015-11-12T20:04:00Z</dcterms:created>
  <dcterms:modified xsi:type="dcterms:W3CDTF">2015-11-12T20:08:00Z</dcterms:modified>
</cp:coreProperties>
</file>